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2B0281" w:rsidRPr="00602F2B" w14:paraId="434886E4" w14:textId="77777777" w:rsidTr="00662F4F">
        <w:trPr>
          <w:trHeight w:val="822"/>
        </w:trPr>
        <w:tc>
          <w:tcPr>
            <w:tcW w:w="2920" w:type="dxa"/>
          </w:tcPr>
          <w:p w14:paraId="72946DE3" w14:textId="14BE7FAC" w:rsidR="002B0281" w:rsidRPr="00602F2B" w:rsidRDefault="002B0281" w:rsidP="002B0281">
            <w:pPr>
              <w:pStyle w:val="Texte-LieuDate"/>
              <w:framePr w:wrap="auto" w:vAnchor="margin" w:hAnchor="text" w:xAlign="left" w:yAlign="inline"/>
            </w:pPr>
            <w:r w:rsidRPr="00526DB4">
              <w:rPr>
                <w:highlight w:val="yellow"/>
              </w:rPr>
              <w:t>Ajouter logo commune</w:t>
            </w: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602F2B" w14:paraId="5436693D" w14:textId="77777777" w:rsidTr="007946BA">
        <w:trPr>
          <w:trHeight w:val="1350"/>
        </w:trPr>
        <w:tc>
          <w:tcPr>
            <w:tcW w:w="4791" w:type="dxa"/>
          </w:tcPr>
          <w:p w14:paraId="506BA22F" w14:textId="77777777" w:rsidR="00EC74D5" w:rsidRPr="00602F2B" w:rsidRDefault="00EC74D5" w:rsidP="00BB63D0"/>
        </w:tc>
        <w:tc>
          <w:tcPr>
            <w:tcW w:w="567" w:type="dxa"/>
            <w:vMerge w:val="restart"/>
          </w:tcPr>
          <w:p w14:paraId="4C39B83F" w14:textId="77777777" w:rsidR="00EC74D5" w:rsidRPr="00602F2B" w:rsidRDefault="00EC74D5" w:rsidP="00BB63D0"/>
        </w:tc>
        <w:tc>
          <w:tcPr>
            <w:tcW w:w="4224" w:type="dxa"/>
            <w:vMerge w:val="restart"/>
          </w:tcPr>
          <w:p w14:paraId="3CDF4CD5" w14:textId="77777777" w:rsidR="00D85AAB" w:rsidRDefault="00D85AAB" w:rsidP="00B0019E">
            <w:pPr>
              <w:pStyle w:val="Texte-Intituldroite"/>
            </w:pPr>
          </w:p>
          <w:p w14:paraId="5D5E1430" w14:textId="61956F64" w:rsidR="00B0019E" w:rsidRPr="00602F2B" w:rsidRDefault="00137ABD" w:rsidP="00B0019E">
            <w:pPr>
              <w:pStyle w:val="Texte-Intituldroite"/>
            </w:pPr>
            <w:r>
              <w:t xml:space="preserve">Monsieur </w:t>
            </w:r>
            <w:r w:rsidR="00D85AAB">
              <w:t>Le Procureur de la République</w:t>
            </w:r>
            <w:r w:rsidR="00B0019E" w:rsidRPr="00602F2B">
              <w:t xml:space="preserve"> </w:t>
            </w:r>
          </w:p>
          <w:p w14:paraId="7D396454" w14:textId="3B28D6FD" w:rsidR="00B0019E" w:rsidRPr="00602F2B" w:rsidRDefault="00D85AAB" w:rsidP="00B0019E">
            <w:pPr>
              <w:pStyle w:val="Texte-Intituldroite"/>
            </w:pPr>
            <w:r>
              <w:t xml:space="preserve">Tribunal </w:t>
            </w:r>
            <w:r w:rsidR="00214DC7">
              <w:t>judiciaire</w:t>
            </w:r>
            <w:r>
              <w:t xml:space="preserve"> de Montpellier</w:t>
            </w:r>
          </w:p>
          <w:p w14:paraId="1DCAE420" w14:textId="1AA02DCA" w:rsidR="00B0019E" w:rsidRPr="00602F2B" w:rsidRDefault="00D85AAB" w:rsidP="00B0019E">
            <w:pPr>
              <w:pStyle w:val="Texte-Intituldroite"/>
            </w:pPr>
            <w:r>
              <w:t>Place Pierre Flotte</w:t>
            </w:r>
          </w:p>
          <w:p w14:paraId="0B9E71FA" w14:textId="53B10B32" w:rsidR="00B0019E" w:rsidRPr="00602F2B" w:rsidRDefault="00D85AAB" w:rsidP="00B0019E">
            <w:pPr>
              <w:pStyle w:val="Texte-Intituldroite"/>
            </w:pPr>
            <w:r>
              <w:t>34 040 Montpellier</w:t>
            </w:r>
          </w:p>
          <w:p w14:paraId="588728D5" w14:textId="4A076BFC" w:rsidR="00EC74D5" w:rsidRPr="00602F2B" w:rsidRDefault="00EC74D5" w:rsidP="00B0019E">
            <w:pPr>
              <w:pStyle w:val="Texte-Intituldroite"/>
            </w:pPr>
          </w:p>
        </w:tc>
      </w:tr>
      <w:tr w:rsidR="00EC74D5" w:rsidRPr="00602F2B" w14:paraId="2F68B601" w14:textId="77777777" w:rsidTr="00EC74D5">
        <w:trPr>
          <w:trHeight w:val="1540"/>
        </w:trPr>
        <w:tc>
          <w:tcPr>
            <w:tcW w:w="4791" w:type="dxa"/>
          </w:tcPr>
          <w:p w14:paraId="46703EA6" w14:textId="05566A1D" w:rsidR="00EC74D5" w:rsidRPr="00602F2B" w:rsidRDefault="00EC74D5" w:rsidP="007946BA">
            <w:pPr>
              <w:pStyle w:val="Texte-Intitulgauche"/>
            </w:pPr>
            <w:r w:rsidRPr="00602F2B">
              <w:rPr>
                <w:rStyle w:val="Texte-Bold"/>
              </w:rPr>
              <w:t>N/Réf.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5B2038F3" w14:textId="30F632BF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V/Réf.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7E35A986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Affaire suivie par :</w:t>
            </w:r>
            <w:r w:rsidRPr="00602F2B">
              <w:t xml:space="preserve"> Prénom NOM </w:t>
            </w:r>
          </w:p>
          <w:p w14:paraId="6BB5856B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Tél. :</w:t>
            </w:r>
            <w:r w:rsidRPr="00602F2B">
              <w:t xml:space="preserve"> 00 00 00 00 00</w:t>
            </w:r>
          </w:p>
        </w:tc>
        <w:tc>
          <w:tcPr>
            <w:tcW w:w="567" w:type="dxa"/>
            <w:vMerge/>
          </w:tcPr>
          <w:p w14:paraId="2DCC50EF" w14:textId="77777777" w:rsidR="00EC74D5" w:rsidRPr="00602F2B" w:rsidRDefault="00EC74D5" w:rsidP="00BB63D0"/>
        </w:tc>
        <w:tc>
          <w:tcPr>
            <w:tcW w:w="4224" w:type="dxa"/>
            <w:vMerge/>
          </w:tcPr>
          <w:p w14:paraId="1249AC6E" w14:textId="77777777" w:rsidR="00EC74D5" w:rsidRPr="00602F2B" w:rsidRDefault="00EC74D5" w:rsidP="00BB63D0"/>
        </w:tc>
      </w:tr>
      <w:tr w:rsidR="00EC74D5" w:rsidRPr="00602F2B" w14:paraId="2AED2A65" w14:textId="77777777" w:rsidTr="001106A8">
        <w:trPr>
          <w:trHeight w:hRule="exact" w:val="284"/>
        </w:trPr>
        <w:tc>
          <w:tcPr>
            <w:tcW w:w="9582" w:type="dxa"/>
            <w:gridSpan w:val="3"/>
          </w:tcPr>
          <w:p w14:paraId="5F1B071F" w14:textId="77777777" w:rsidR="00EC74D5" w:rsidRPr="00602F2B" w:rsidRDefault="00EC74D5" w:rsidP="00BB63D0"/>
        </w:tc>
      </w:tr>
      <w:tr w:rsidR="00EC74D5" w:rsidRPr="00602F2B" w14:paraId="3E58F42A" w14:textId="77777777" w:rsidTr="00EC74D5">
        <w:trPr>
          <w:trHeight w:val="792"/>
        </w:trPr>
        <w:tc>
          <w:tcPr>
            <w:tcW w:w="9582" w:type="dxa"/>
            <w:gridSpan w:val="3"/>
          </w:tcPr>
          <w:p w14:paraId="67804160" w14:textId="432993EA" w:rsidR="00EC74D5" w:rsidRPr="00602F2B" w:rsidRDefault="00EC74D5" w:rsidP="001E46CC">
            <w:r w:rsidRPr="00602F2B">
              <w:rPr>
                <w:rStyle w:val="Texte-Bold"/>
              </w:rPr>
              <w:t>Objet :</w:t>
            </w:r>
            <w:r w:rsidRPr="00602F2B">
              <w:t xml:space="preserve"> </w:t>
            </w:r>
            <w:r w:rsidR="00D85AAB">
              <w:t xml:space="preserve">Avis </w:t>
            </w:r>
            <w:r w:rsidR="00550063">
              <w:t>concernant</w:t>
            </w:r>
            <w:r w:rsidR="00D85AAB">
              <w:t xml:space="preserve"> un rappel à l’ordre</w:t>
            </w:r>
            <w:r w:rsidR="00550063">
              <w:t xml:space="preserve"> solennel</w:t>
            </w:r>
          </w:p>
        </w:tc>
      </w:tr>
      <w:tr w:rsidR="00EC74D5" w:rsidRPr="00602F2B" w14:paraId="73F49BF5" w14:textId="77777777" w:rsidTr="00F00E03">
        <w:trPr>
          <w:trHeight w:val="220"/>
        </w:trPr>
        <w:tc>
          <w:tcPr>
            <w:tcW w:w="9582" w:type="dxa"/>
            <w:gridSpan w:val="3"/>
          </w:tcPr>
          <w:p w14:paraId="759BC57F" w14:textId="77777777" w:rsidR="00EC74D5" w:rsidRPr="00602F2B" w:rsidRDefault="00EC74D5" w:rsidP="00E36AB7"/>
        </w:tc>
      </w:tr>
    </w:tbl>
    <w:p w14:paraId="5AABB177" w14:textId="71A5EF33" w:rsidR="00DA63AC" w:rsidRDefault="00B17CD7" w:rsidP="00EC74D5">
      <w:pPr>
        <w:pStyle w:val="Textedesaisie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DF2E19" wp14:editId="3ACA2350">
                <wp:simplePos x="0" y="0"/>
                <wp:positionH relativeFrom="column">
                  <wp:posOffset>-4446</wp:posOffset>
                </wp:positionH>
                <wp:positionV relativeFrom="paragraph">
                  <wp:posOffset>-3097530</wp:posOffset>
                </wp:positionV>
                <wp:extent cx="1762125" cy="1404620"/>
                <wp:effectExtent l="0" t="0" r="9525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A2472" w14:textId="27D651C8" w:rsidR="00B17CD7" w:rsidRPr="00697BCC" w:rsidRDefault="00697BCC" w:rsidP="00B17CD7">
                            <w:pPr>
                              <w:rPr>
                                <w:i/>
                              </w:rPr>
                            </w:pPr>
                            <w:r w:rsidRPr="00697BCC">
                              <w:rPr>
                                <w:i/>
                              </w:rPr>
                              <w:t>Annexe</w:t>
                            </w:r>
                            <w:r w:rsidR="00C64775">
                              <w:rPr>
                                <w:i/>
                              </w:rPr>
                              <w:t xml:space="preserve"> 2</w:t>
                            </w:r>
                            <w:bookmarkStart w:id="0" w:name="_GoBack"/>
                            <w:bookmarkEnd w:id="0"/>
                            <w:r w:rsidR="00B17CD7" w:rsidRPr="00697BCC">
                              <w:rPr>
                                <w:i/>
                              </w:rPr>
                              <w:t xml:space="preserve"> : </w:t>
                            </w:r>
                            <w:r w:rsidR="00D56931" w:rsidRPr="00697BCC">
                              <w:rPr>
                                <w:i/>
                              </w:rPr>
                              <w:t>Avis Parquet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F2E1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.35pt;margin-top:-243.9pt;width:138.7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" stroked="f">
                <v:textbox style="mso-fit-shape-to-text:t">
                  <w:txbxContent>
                    <w:p w14:paraId="28AA2472" w14:textId="27D651C8" w:rsidR="00B17CD7" w:rsidRPr="00697BCC" w:rsidRDefault="00697BCC" w:rsidP="00B17CD7">
                      <w:pPr>
                        <w:rPr>
                          <w:i/>
                        </w:rPr>
                      </w:pPr>
                      <w:r w:rsidRPr="00697BCC">
                        <w:rPr>
                          <w:i/>
                        </w:rPr>
                        <w:t>Annexe</w:t>
                      </w:r>
                      <w:r w:rsidR="00C64775">
                        <w:rPr>
                          <w:i/>
                        </w:rPr>
                        <w:t xml:space="preserve"> 2</w:t>
                      </w:r>
                      <w:bookmarkStart w:id="1" w:name="_GoBack"/>
                      <w:bookmarkEnd w:id="1"/>
                      <w:r w:rsidR="00B17CD7" w:rsidRPr="00697BCC">
                        <w:rPr>
                          <w:i/>
                        </w:rPr>
                        <w:t xml:space="preserve"> : </w:t>
                      </w:r>
                      <w:r w:rsidR="00D56931" w:rsidRPr="00697BCC">
                        <w:rPr>
                          <w:i/>
                        </w:rPr>
                        <w:t>Avis Parquet</w:t>
                      </w:r>
                    </w:p>
                  </w:txbxContent>
                </v:textbox>
              </v:shape>
            </w:pict>
          </mc:Fallback>
        </mc:AlternateContent>
      </w:r>
      <w:r w:rsidR="00EC74D5" w:rsidRPr="00602F2B">
        <w:t>Monsieur</w:t>
      </w:r>
      <w:r w:rsidR="00550063">
        <w:t xml:space="preserve"> Le Procureur de la République</w:t>
      </w:r>
      <w:r w:rsidR="00B0019E" w:rsidRPr="00602F2B">
        <w:t>,</w:t>
      </w:r>
    </w:p>
    <w:p w14:paraId="31DEAA9E" w14:textId="1934B70C" w:rsidR="00550063" w:rsidRDefault="00550063" w:rsidP="00EC74D5">
      <w:pPr>
        <w:pStyle w:val="Textedesaisie"/>
      </w:pPr>
    </w:p>
    <w:p w14:paraId="2BE45516" w14:textId="61E456E6" w:rsidR="00D51000" w:rsidRDefault="00550063" w:rsidP="00EC74D5">
      <w:pPr>
        <w:pStyle w:val="Textedesaisie"/>
      </w:pPr>
      <w:r>
        <w:t xml:space="preserve">Notre attention a été attirée par </w:t>
      </w:r>
      <w:r w:rsidR="00214DC7" w:rsidRPr="00966AA0">
        <w:rPr>
          <w:highlight w:val="yellow"/>
        </w:rPr>
        <w:t>XXX</w:t>
      </w:r>
      <w:r w:rsidR="00214DC7" w:rsidRPr="00966AA0">
        <w:t xml:space="preserve"> </w:t>
      </w:r>
      <w:r w:rsidRPr="00966AA0">
        <w:t>sur les</w:t>
      </w:r>
      <w:r>
        <w:t xml:space="preserve"> agissements de</w:t>
      </w:r>
      <w:r w:rsidR="00D51000">
        <w:t> :</w:t>
      </w:r>
    </w:p>
    <w:p w14:paraId="4D5E0CE8" w14:textId="46C4C6E0" w:rsidR="00D51000" w:rsidRDefault="00D51000" w:rsidP="00EC74D5">
      <w:pPr>
        <w:pStyle w:val="Textedesaisie"/>
      </w:pPr>
      <w:r>
        <w:t>Nom et prénom</w:t>
      </w:r>
      <w:r w:rsidR="00697BCC">
        <w:t> :</w:t>
      </w:r>
      <w:r>
        <w:t xml:space="preserve">  </w:t>
      </w:r>
      <w:r w:rsidR="00697BCC" w:rsidRPr="00697BCC">
        <w:rPr>
          <w:highlight w:val="yellow"/>
        </w:rPr>
        <w:t>XXX</w:t>
      </w:r>
    </w:p>
    <w:p w14:paraId="763BE1CD" w14:textId="59E18694" w:rsidR="00D51000" w:rsidRDefault="00D51000" w:rsidP="00EC74D5">
      <w:pPr>
        <w:pStyle w:val="Textedesaisie"/>
      </w:pPr>
      <w:r>
        <w:t>Né(e) le</w:t>
      </w:r>
      <w:r w:rsidR="00697BCC">
        <w:t xml:space="preserve"> : </w:t>
      </w:r>
      <w:r w:rsidR="00697BCC" w:rsidRPr="00697BCC">
        <w:rPr>
          <w:highlight w:val="yellow"/>
        </w:rPr>
        <w:t>XXX</w:t>
      </w:r>
    </w:p>
    <w:p w14:paraId="7291BFAD" w14:textId="77777777" w:rsidR="00697BCC" w:rsidRDefault="00D51000" w:rsidP="00697BCC">
      <w:pPr>
        <w:pStyle w:val="Textedesaisie"/>
      </w:pPr>
      <w:r>
        <w:t>A</w:t>
      </w:r>
      <w:r w:rsidR="00697BCC">
        <w:t xml:space="preserve"> : </w:t>
      </w:r>
      <w:r w:rsidR="00697BCC" w:rsidRPr="00697BCC">
        <w:rPr>
          <w:highlight w:val="yellow"/>
        </w:rPr>
        <w:t>XXX</w:t>
      </w:r>
    </w:p>
    <w:p w14:paraId="1C3019F7" w14:textId="475DBFBE" w:rsidR="00214DC7" w:rsidRDefault="00214DC7" w:rsidP="00EC74D5">
      <w:pPr>
        <w:pStyle w:val="Textedesaisie"/>
      </w:pPr>
    </w:p>
    <w:p w14:paraId="017A21E0" w14:textId="7E2A5259" w:rsidR="00D51000" w:rsidRDefault="00D51000" w:rsidP="00EC74D5">
      <w:pPr>
        <w:pStyle w:val="Textedesaisie"/>
      </w:pPr>
      <w:r>
        <w:t>Demeurant</w:t>
      </w:r>
      <w:r w:rsidR="00214DC7">
        <w:t> :</w:t>
      </w:r>
      <w:r w:rsidR="00697BCC">
        <w:t xml:space="preserve"> </w:t>
      </w:r>
      <w:r w:rsidR="00697BCC" w:rsidRPr="00697BCC">
        <w:rPr>
          <w:highlight w:val="yellow"/>
        </w:rPr>
        <w:t>XXX</w:t>
      </w:r>
    </w:p>
    <w:p w14:paraId="33E98589" w14:textId="77777777" w:rsidR="00D51000" w:rsidRDefault="00D51000" w:rsidP="00EC74D5">
      <w:pPr>
        <w:pStyle w:val="Textedesaisie"/>
      </w:pPr>
    </w:p>
    <w:p w14:paraId="09713220" w14:textId="0AC20406" w:rsidR="00550063" w:rsidRDefault="00550063" w:rsidP="00EC74D5">
      <w:pPr>
        <w:pStyle w:val="Textedesaisie"/>
      </w:pPr>
      <w:r>
        <w:t>Exposé des faits</w:t>
      </w:r>
      <w:r w:rsidR="000272AC">
        <w:t> : …</w:t>
      </w:r>
      <w:r>
        <w:t>…………………………………</w:t>
      </w:r>
      <w:r w:rsidR="000272AC">
        <w:t>…………………………………………………</w:t>
      </w:r>
      <w:proofErr w:type="gramStart"/>
      <w:r w:rsidR="000272AC">
        <w:t>…....</w:t>
      </w:r>
      <w:proofErr w:type="gramEnd"/>
      <w:r w:rsidR="000272AC">
        <w:t>.</w:t>
      </w:r>
    </w:p>
    <w:p w14:paraId="30CF40B0" w14:textId="0216D47C" w:rsidR="00550063" w:rsidRDefault="00550063" w:rsidP="00EC74D5">
      <w:pPr>
        <w:pStyle w:val="Textedesaisie"/>
      </w:pPr>
      <w:r>
        <w:t>……………………………………..</w:t>
      </w:r>
      <w:r w:rsidR="000272AC">
        <w:t>…………………………………………………………………………</w:t>
      </w:r>
      <w:r w:rsidR="00D51000">
        <w:t>..</w:t>
      </w:r>
      <w:r w:rsidR="000272AC">
        <w:t>…</w:t>
      </w:r>
      <w:r>
        <w:t>……………………………………..</w:t>
      </w:r>
    </w:p>
    <w:p w14:paraId="2415D5D5" w14:textId="5684F014" w:rsidR="00550063" w:rsidRDefault="00550063" w:rsidP="00EC74D5">
      <w:pPr>
        <w:pStyle w:val="Textedesaisie"/>
      </w:pPr>
    </w:p>
    <w:p w14:paraId="0B212E6A" w14:textId="3F7B6885" w:rsidR="00D51000" w:rsidRDefault="00D51000" w:rsidP="00EC74D5">
      <w:pPr>
        <w:pStyle w:val="Textedesaisie"/>
      </w:pPr>
      <w:r>
        <w:t xml:space="preserve">Conformément aux dispositions de l’article </w:t>
      </w:r>
      <w:r w:rsidR="00514ACF">
        <w:t xml:space="preserve">L132-7 </w:t>
      </w:r>
      <w:r>
        <w:t xml:space="preserve">du code </w:t>
      </w:r>
      <w:r w:rsidR="00514ACF">
        <w:t>de la sécurité intérieure</w:t>
      </w:r>
      <w:r w:rsidR="00C17E99">
        <w:t>,</w:t>
      </w:r>
      <w:r w:rsidR="00214DC7">
        <w:t xml:space="preserve"> </w:t>
      </w:r>
      <w:r>
        <w:t>j’ai l’intention de lui adresser un rappel à l’ordre.</w:t>
      </w:r>
    </w:p>
    <w:p w14:paraId="7C6594CC" w14:textId="7A6088D9" w:rsidR="00C17E99" w:rsidRDefault="00C17E99" w:rsidP="00EC74D5">
      <w:pPr>
        <w:pStyle w:val="Textedesaisie"/>
      </w:pPr>
    </w:p>
    <w:p w14:paraId="646EDA73" w14:textId="5FAC6B73" w:rsidR="00C17E99" w:rsidRPr="00697BCC" w:rsidRDefault="00C17E99" w:rsidP="00EC74D5">
      <w:pPr>
        <w:pStyle w:val="Textedesaisie"/>
      </w:pPr>
      <w:r w:rsidRPr="00697BCC">
        <w:t xml:space="preserve">A cette fin, je souhaiterais recueillir votre avis </w:t>
      </w:r>
      <w:r w:rsidR="00DA222A" w:rsidRPr="00697BCC">
        <w:t>concernant</w:t>
      </w:r>
      <w:r w:rsidRPr="00697BCC">
        <w:t xml:space="preserve"> cette procédur</w:t>
      </w:r>
      <w:r w:rsidR="00DA222A" w:rsidRPr="00697BCC">
        <w:t>e</w:t>
      </w:r>
      <w:r w:rsidRPr="00697BCC">
        <w:t>.</w:t>
      </w:r>
    </w:p>
    <w:p w14:paraId="08514C76" w14:textId="6BE0E772" w:rsidR="00550063" w:rsidRPr="00697BCC" w:rsidRDefault="00550063" w:rsidP="00EC74D5">
      <w:pPr>
        <w:pStyle w:val="Textedesaisie"/>
      </w:pPr>
    </w:p>
    <w:p w14:paraId="5F9D1FB6" w14:textId="4A15255B" w:rsidR="00550063" w:rsidRDefault="00550063" w:rsidP="00EC74D5">
      <w:pPr>
        <w:pStyle w:val="Textedesaisie"/>
      </w:pPr>
      <w:r>
        <w:t>Veuillez agréer, Monsieur le Procureur, l’expression de ma parfaite considération.</w:t>
      </w:r>
    </w:p>
    <w:p w14:paraId="2846DDF1" w14:textId="22CFBB80" w:rsidR="00697BCC" w:rsidRDefault="00697BCC" w:rsidP="00EC74D5">
      <w:pPr>
        <w:pStyle w:val="Textedesaisie"/>
      </w:pPr>
    </w:p>
    <w:p w14:paraId="2C95CD8D" w14:textId="77777777" w:rsidR="000719CB" w:rsidRDefault="000719CB" w:rsidP="00BD2305">
      <w:pPr>
        <w:pStyle w:val="Textedesaisie"/>
        <w:ind w:left="5672"/>
        <w:jc w:val="right"/>
      </w:pPr>
      <w:r>
        <w:rPr>
          <w:highlight w:val="yellow"/>
        </w:rPr>
        <w:t>Fait le XXX, à XXX</w:t>
      </w:r>
    </w:p>
    <w:p w14:paraId="4B87F9DA" w14:textId="77777777" w:rsidR="00561F6F" w:rsidRDefault="00561F6F" w:rsidP="00BD2305">
      <w:pPr>
        <w:pStyle w:val="Texte-FonctionPrnomNOM"/>
        <w:jc w:val="right"/>
      </w:pPr>
    </w:p>
    <w:p w14:paraId="33C1DEE2" w14:textId="4D97FB89" w:rsidR="00561F6F" w:rsidRPr="00602F2B" w:rsidRDefault="00550063" w:rsidP="00BD2305">
      <w:pPr>
        <w:pStyle w:val="Texte-FonctionPrnomNOM"/>
        <w:ind w:left="6776" w:firstLine="314"/>
        <w:jc w:val="right"/>
      </w:pPr>
      <w:r>
        <w:t>Le Maire</w:t>
      </w:r>
      <w:r w:rsidR="001A0941">
        <w:t xml:space="preserve"> </w:t>
      </w:r>
      <w:r w:rsidR="001A0941" w:rsidRPr="001A0941">
        <w:rPr>
          <w:highlight w:val="yellow"/>
        </w:rPr>
        <w:t>de XXX</w:t>
      </w:r>
    </w:p>
    <w:p w14:paraId="2F904E95" w14:textId="77777777" w:rsidR="00561F6F" w:rsidRDefault="00561F6F" w:rsidP="00561F6F">
      <w:pPr>
        <w:pStyle w:val="Texte-FonctionPrnomNOM"/>
        <w:ind w:left="0"/>
      </w:pPr>
    </w:p>
    <w:p w14:paraId="4E2372BC" w14:textId="2871D05F" w:rsidR="00561F6F" w:rsidRDefault="00561F6F" w:rsidP="00561F6F">
      <w:pPr>
        <w:pStyle w:val="Texte-FonctionPrnomNOM"/>
      </w:pPr>
    </w:p>
    <w:p w14:paraId="3153A501" w14:textId="1500D677" w:rsidR="00697BCC" w:rsidRDefault="00697BCC" w:rsidP="00561F6F">
      <w:pPr>
        <w:pStyle w:val="Texte-FonctionPrnomNOM"/>
      </w:pPr>
    </w:p>
    <w:p w14:paraId="5C305CCF" w14:textId="77777777" w:rsidR="00697BCC" w:rsidRPr="00602F2B" w:rsidRDefault="00697BCC" w:rsidP="00561F6F">
      <w:pPr>
        <w:pStyle w:val="Texte-FonctionPrnomNOM"/>
      </w:pPr>
    </w:p>
    <w:p w14:paraId="56C8A0F5" w14:textId="77777777" w:rsidR="00BD2305" w:rsidRDefault="00BD2305" w:rsidP="00BD2305">
      <w:pPr>
        <w:pStyle w:val="Texte-FonctionPrnomNOM"/>
        <w:ind w:left="6067" w:firstLine="314"/>
        <w:jc w:val="right"/>
        <w:rPr>
          <w:highlight w:val="yellow"/>
        </w:rPr>
      </w:pPr>
      <w:r>
        <w:rPr>
          <w:highlight w:val="yellow"/>
        </w:rPr>
        <w:t>Prénom Nom</w:t>
      </w:r>
    </w:p>
    <w:p w14:paraId="69D3CA9E" w14:textId="77777777" w:rsidR="00BD2305" w:rsidRDefault="00BD2305" w:rsidP="00BD2305">
      <w:pPr>
        <w:pStyle w:val="Texte-FonctionPrnomNOM"/>
        <w:ind w:left="6067" w:firstLine="314"/>
        <w:jc w:val="right"/>
      </w:pPr>
      <w:r>
        <w:rPr>
          <w:highlight w:val="yellow"/>
        </w:rPr>
        <w:t>Signature</w:t>
      </w:r>
    </w:p>
    <w:p w14:paraId="5FBEF27D" w14:textId="77777777" w:rsidR="000272AC" w:rsidRDefault="000272AC" w:rsidP="00561F6F">
      <w:pPr>
        <w:pStyle w:val="Texte-FonctionPrnomNOM"/>
        <w:ind w:left="6067" w:firstLine="314"/>
      </w:pPr>
    </w:p>
    <w:p w14:paraId="35EC44F6" w14:textId="2DEB70DF" w:rsidR="000272AC" w:rsidRPr="000272AC" w:rsidRDefault="00F04C80" w:rsidP="0002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Appréciation du </w:t>
      </w:r>
      <w:r w:rsidR="000272AC" w:rsidRPr="000272AC">
        <w:rPr>
          <w:b/>
        </w:rPr>
        <w:t>P</w:t>
      </w:r>
      <w:r>
        <w:rPr>
          <w:b/>
        </w:rPr>
        <w:t>arquet</w:t>
      </w:r>
      <w:r w:rsidR="000272AC" w:rsidRPr="000272AC">
        <w:rPr>
          <w:b/>
        </w:rPr>
        <w:t> :</w:t>
      </w:r>
    </w:p>
    <w:p w14:paraId="2FF9BA51" w14:textId="6C7D3355" w:rsidR="00F04C80" w:rsidRDefault="000272AC" w:rsidP="00F04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14:paraId="1A272391" w14:textId="765769E6" w:rsidR="00D56931" w:rsidRDefault="00D56931" w:rsidP="00F04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5BF923" w14:textId="3EE4DC44" w:rsidR="00D56931" w:rsidRDefault="00D56931" w:rsidP="00F04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3F7212" w14:textId="41FE191D" w:rsidR="00D56931" w:rsidRDefault="008A52F9" w:rsidP="00D5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</w:pPr>
      <w:r>
        <w:t xml:space="preserve"> </w:t>
      </w:r>
      <w:r w:rsidR="00D56931">
        <w:t xml:space="preserve">TAMPON / SIGNATURE : </w:t>
      </w:r>
    </w:p>
    <w:p w14:paraId="764B0D5D" w14:textId="77777777" w:rsidR="000272AC" w:rsidRPr="00602F2B" w:rsidRDefault="000272AC" w:rsidP="000272AC">
      <w:pPr>
        <w:pStyle w:val="Espacementtexte"/>
        <w:framePr w:wrap="around"/>
      </w:pPr>
    </w:p>
    <w:sectPr w:rsidR="000272AC" w:rsidRPr="00602F2B" w:rsidSect="00697BCC">
      <w:headerReference w:type="default" r:id="rId10"/>
      <w:headerReference w:type="first" r:id="rId11"/>
      <w:type w:val="continuous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5B58F" w14:textId="77777777" w:rsidR="000F0CF8" w:rsidRDefault="000F0CF8" w:rsidP="00BB63D0">
      <w:r>
        <w:separator/>
      </w:r>
    </w:p>
    <w:p w14:paraId="6F72F6CE" w14:textId="77777777" w:rsidR="000F0CF8" w:rsidRDefault="000F0CF8"/>
  </w:endnote>
  <w:endnote w:type="continuationSeparator" w:id="0">
    <w:p w14:paraId="63564FDD" w14:textId="77777777" w:rsidR="000F0CF8" w:rsidRDefault="000F0CF8" w:rsidP="00BB63D0">
      <w:r>
        <w:continuationSeparator/>
      </w:r>
    </w:p>
    <w:p w14:paraId="0142C6A1" w14:textId="77777777" w:rsidR="000F0CF8" w:rsidRDefault="000F0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8D18D" w14:textId="77777777" w:rsidR="000F0CF8" w:rsidRDefault="000F0CF8" w:rsidP="00BB63D0">
      <w:r>
        <w:separator/>
      </w:r>
    </w:p>
    <w:p w14:paraId="751BCB70" w14:textId="77777777" w:rsidR="000F0CF8" w:rsidRDefault="000F0CF8"/>
  </w:footnote>
  <w:footnote w:type="continuationSeparator" w:id="0">
    <w:p w14:paraId="49EF8F34" w14:textId="77777777" w:rsidR="000F0CF8" w:rsidRDefault="000F0CF8" w:rsidP="00BB63D0">
      <w:r>
        <w:continuationSeparator/>
      </w:r>
    </w:p>
    <w:p w14:paraId="06559676" w14:textId="77777777" w:rsidR="000F0CF8" w:rsidRDefault="000F0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9582"/>
    </w:tblGrid>
    <w:tr w:rsidR="0024473D" w:rsidRPr="00B465C6" w14:paraId="67D7251D" w14:textId="77777777" w:rsidTr="00B333D4">
      <w:trPr>
        <w:trHeight w:hRule="exact" w:val="284"/>
      </w:trPr>
      <w:tc>
        <w:tcPr>
          <w:tcW w:w="9582" w:type="dxa"/>
          <w:vAlign w:val="center"/>
        </w:tcPr>
        <w:p w14:paraId="7BEA554B" w14:textId="77777777" w:rsidR="0024473D" w:rsidRPr="00331FED" w:rsidRDefault="0024473D" w:rsidP="0024473D"/>
      </w:tc>
    </w:tr>
  </w:tbl>
  <w:p w14:paraId="3FEDAE20" w14:textId="77777777" w:rsidR="00ED062F" w:rsidRPr="00B465C6" w:rsidRDefault="00ED062F">
    <w:pPr>
      <w:pStyle w:val="En-tte"/>
      <w:rPr>
        <w:lang w:val="en-US"/>
      </w:rPr>
    </w:pPr>
  </w:p>
  <w:p w14:paraId="1C3DD40D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29159" w14:textId="6AB900A6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4625E4" id="Connecteur droit 1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191F"/>
    <w:rsid w:val="00006695"/>
    <w:rsid w:val="00010CEE"/>
    <w:rsid w:val="00022858"/>
    <w:rsid w:val="000272AC"/>
    <w:rsid w:val="00051B60"/>
    <w:rsid w:val="000719CB"/>
    <w:rsid w:val="000971EF"/>
    <w:rsid w:val="000A0BA0"/>
    <w:rsid w:val="000F0CF8"/>
    <w:rsid w:val="00101023"/>
    <w:rsid w:val="00137ABD"/>
    <w:rsid w:val="001409CE"/>
    <w:rsid w:val="001547F8"/>
    <w:rsid w:val="0015622F"/>
    <w:rsid w:val="001735A9"/>
    <w:rsid w:val="001A0941"/>
    <w:rsid w:val="001A625E"/>
    <w:rsid w:val="001D3547"/>
    <w:rsid w:val="001E46CC"/>
    <w:rsid w:val="001E5A72"/>
    <w:rsid w:val="0020230D"/>
    <w:rsid w:val="002054B7"/>
    <w:rsid w:val="00214DC7"/>
    <w:rsid w:val="0024473D"/>
    <w:rsid w:val="002928FF"/>
    <w:rsid w:val="002969C4"/>
    <w:rsid w:val="002B0281"/>
    <w:rsid w:val="002B1D15"/>
    <w:rsid w:val="002B2C43"/>
    <w:rsid w:val="00312FA7"/>
    <w:rsid w:val="00316C7E"/>
    <w:rsid w:val="00331FED"/>
    <w:rsid w:val="00335F96"/>
    <w:rsid w:val="00344A6C"/>
    <w:rsid w:val="00350BE0"/>
    <w:rsid w:val="0035422D"/>
    <w:rsid w:val="0037763E"/>
    <w:rsid w:val="003B3B00"/>
    <w:rsid w:val="003D60CA"/>
    <w:rsid w:val="003F64FE"/>
    <w:rsid w:val="00400EE5"/>
    <w:rsid w:val="00427DAA"/>
    <w:rsid w:val="00445ECC"/>
    <w:rsid w:val="00460C5D"/>
    <w:rsid w:val="004D7610"/>
    <w:rsid w:val="00506D76"/>
    <w:rsid w:val="00514ACF"/>
    <w:rsid w:val="00550063"/>
    <w:rsid w:val="00561F6F"/>
    <w:rsid w:val="005709C5"/>
    <w:rsid w:val="00581C0F"/>
    <w:rsid w:val="005A237C"/>
    <w:rsid w:val="005C6229"/>
    <w:rsid w:val="005E4CE5"/>
    <w:rsid w:val="00602F2B"/>
    <w:rsid w:val="00626A5B"/>
    <w:rsid w:val="0064587F"/>
    <w:rsid w:val="00651597"/>
    <w:rsid w:val="00654AB0"/>
    <w:rsid w:val="00697BCC"/>
    <w:rsid w:val="00715BAE"/>
    <w:rsid w:val="00756C68"/>
    <w:rsid w:val="007906CF"/>
    <w:rsid w:val="007946BA"/>
    <w:rsid w:val="007A0982"/>
    <w:rsid w:val="007F1FCF"/>
    <w:rsid w:val="00800E36"/>
    <w:rsid w:val="008401DB"/>
    <w:rsid w:val="00845346"/>
    <w:rsid w:val="0088734B"/>
    <w:rsid w:val="008A52F9"/>
    <w:rsid w:val="008D1DCC"/>
    <w:rsid w:val="00901CAF"/>
    <w:rsid w:val="00933292"/>
    <w:rsid w:val="00934446"/>
    <w:rsid w:val="009531B7"/>
    <w:rsid w:val="00961A38"/>
    <w:rsid w:val="00965F21"/>
    <w:rsid w:val="00966AA0"/>
    <w:rsid w:val="00996CDC"/>
    <w:rsid w:val="009B0902"/>
    <w:rsid w:val="00A543DB"/>
    <w:rsid w:val="00A8094E"/>
    <w:rsid w:val="00AC1DFD"/>
    <w:rsid w:val="00AD4A1C"/>
    <w:rsid w:val="00AE4E5D"/>
    <w:rsid w:val="00AE653D"/>
    <w:rsid w:val="00B0019E"/>
    <w:rsid w:val="00B12006"/>
    <w:rsid w:val="00B17CD7"/>
    <w:rsid w:val="00B22772"/>
    <w:rsid w:val="00B27140"/>
    <w:rsid w:val="00B465C6"/>
    <w:rsid w:val="00BB63D0"/>
    <w:rsid w:val="00BC6F52"/>
    <w:rsid w:val="00BD2305"/>
    <w:rsid w:val="00C03BC5"/>
    <w:rsid w:val="00C16FDC"/>
    <w:rsid w:val="00C17E99"/>
    <w:rsid w:val="00C24BAC"/>
    <w:rsid w:val="00C45E32"/>
    <w:rsid w:val="00C64775"/>
    <w:rsid w:val="00C74DCA"/>
    <w:rsid w:val="00C843A8"/>
    <w:rsid w:val="00CA0942"/>
    <w:rsid w:val="00CB3033"/>
    <w:rsid w:val="00D47AE0"/>
    <w:rsid w:val="00D51000"/>
    <w:rsid w:val="00D56931"/>
    <w:rsid w:val="00D80973"/>
    <w:rsid w:val="00D85AAB"/>
    <w:rsid w:val="00D91CBE"/>
    <w:rsid w:val="00DA0339"/>
    <w:rsid w:val="00DA222A"/>
    <w:rsid w:val="00DA63AC"/>
    <w:rsid w:val="00DE3030"/>
    <w:rsid w:val="00E126EB"/>
    <w:rsid w:val="00E36AB7"/>
    <w:rsid w:val="00E75BCE"/>
    <w:rsid w:val="00E80C7F"/>
    <w:rsid w:val="00E966A1"/>
    <w:rsid w:val="00EB0268"/>
    <w:rsid w:val="00EB77C9"/>
    <w:rsid w:val="00EC4606"/>
    <w:rsid w:val="00EC74D5"/>
    <w:rsid w:val="00ED062F"/>
    <w:rsid w:val="00EE405F"/>
    <w:rsid w:val="00F00E03"/>
    <w:rsid w:val="00F04C80"/>
    <w:rsid w:val="00F31AD5"/>
    <w:rsid w:val="00F538C5"/>
    <w:rsid w:val="00F82A12"/>
    <w:rsid w:val="00FB2817"/>
    <w:rsid w:val="00FC4387"/>
    <w:rsid w:val="00FD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A0D7D5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C29C-D558-436F-8B27-4A4C4A1F5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71634-7C7F-4F54-AB04-A5A5A7DDE95B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E84F67-0A2E-460C-BCBD-3E41F551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B4E5CB-EB23-4358-8737-FD905C29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23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16</cp:revision>
  <cp:lastPrinted>2020-09-15T09:45:00Z</cp:lastPrinted>
  <dcterms:created xsi:type="dcterms:W3CDTF">2021-02-18T08:54:00Z</dcterms:created>
  <dcterms:modified xsi:type="dcterms:W3CDTF">2023-03-07T17:13:00Z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